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7300925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DA7A30">
        <w:rPr>
          <w:rFonts w:cs="Arial"/>
          <w:b/>
          <w:color w:val="2F5496" w:themeColor="accent5" w:themeShade="BF"/>
          <w:sz w:val="36"/>
          <w:szCs w:val="32"/>
        </w:rPr>
        <w:t>Guia XML - Mensagem CC446A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1E9DF391" w14:textId="4776F268" w:rsidR="00076CB4" w:rsidRDefault="006938FA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6938FA">
        <w:rPr>
          <w:rFonts w:cs="Arial"/>
          <w:b/>
          <w:color w:val="2F5496" w:themeColor="accent5" w:themeShade="BF"/>
          <w:sz w:val="28"/>
          <w:szCs w:val="24"/>
        </w:rPr>
        <w:t>Envio de Documentos</w:t>
      </w:r>
    </w:p>
    <w:p w14:paraId="383DA496" w14:textId="26AAE9D3" w:rsidR="00076CB4" w:rsidRDefault="00076CB4" w:rsidP="007A4B9F">
      <w:pPr>
        <w:ind w:left="3969"/>
        <w:rPr>
          <w:noProof/>
          <w:lang w:eastAsia="pt-PT"/>
        </w:rPr>
      </w:pPr>
    </w:p>
    <w:p w14:paraId="05D914BB" w14:textId="77777777" w:rsidR="006938FA" w:rsidRDefault="006938FA" w:rsidP="007A4B9F">
      <w:pPr>
        <w:ind w:left="3969"/>
        <w:rPr>
          <w:noProof/>
          <w:lang w:eastAsia="pt-PT"/>
        </w:rPr>
      </w:pPr>
    </w:p>
    <w:p w14:paraId="27CE207B" w14:textId="7CAC8BFB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F2446F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5309E0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5309E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5309E0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2BC66C94" w:rsidR="006A2AFC" w:rsidRDefault="005309E0" w:rsidP="005309E0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DA7A30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5309E0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5309E0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27A665D1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5309E0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5309E0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5309E0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5309E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21E52C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21E52CD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21E52CD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06437141" w:rsidR="00CE079E" w:rsidRPr="004176AD" w:rsidRDefault="00DA7A30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AF6196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AF6196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21E52CD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6B6AE8DC" w:rsidR="00CE079E" w:rsidRPr="004176AD" w:rsidRDefault="00DA7A30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40D55712" w:rsidR="00CE079E" w:rsidRPr="004176AD" w:rsidRDefault="00AF6196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5C9BCF66" w14:textId="586756C1" w:rsidR="00DA7A30" w:rsidRPr="00DA7A30" w:rsidRDefault="00DA7A30" w:rsidP="021E52C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 xml:space="preserve">Alterações realizadas à descrição dos </w:t>
            </w:r>
            <w:proofErr w:type="spellStart"/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>ED´s</w:t>
            </w:r>
            <w:proofErr w:type="spellEnd"/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 xml:space="preserve"> no 'GRUPOS E DADOS':</w:t>
            </w:r>
          </w:p>
          <w:p w14:paraId="607058BD" w14:textId="4BC20BBE" w:rsidR="00DA7A30" w:rsidRPr="00DA7A30" w:rsidRDefault="021E52CD" w:rsidP="021E52C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DA7A30" w:rsidRPr="021E52CD">
              <w:rPr>
                <w:rFonts w:cs="Arial"/>
                <w:color w:val="000000" w:themeColor="text1"/>
                <w:sz w:val="18"/>
                <w:szCs w:val="18"/>
              </w:rPr>
              <w:t>'Imagem dos Documentos' para 'Imagem dos documentos'.</w:t>
            </w:r>
          </w:p>
          <w:p w14:paraId="51093EF3" w14:textId="7FA0449A" w:rsidR="00DA7A30" w:rsidRPr="00DA7A30" w:rsidRDefault="4F54ABB5" w:rsidP="021E52C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DA7A30" w:rsidRPr="021E52CD">
              <w:rPr>
                <w:rFonts w:cs="Arial"/>
                <w:color w:val="000000" w:themeColor="text1"/>
                <w:sz w:val="18"/>
                <w:szCs w:val="18"/>
              </w:rPr>
              <w:t>'Número de Referência' para 'Número de referência'.</w:t>
            </w:r>
          </w:p>
          <w:p w14:paraId="6AC0C684" w14:textId="77777777" w:rsidR="00DA7A30" w:rsidRPr="00DA7A30" w:rsidRDefault="00DA7A30" w:rsidP="00DA7A3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08CB8C8" w14:textId="77777777" w:rsidR="00DA7A30" w:rsidRPr="00DA7A30" w:rsidRDefault="00DA7A30" w:rsidP="00DA7A3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DA7A30">
              <w:rPr>
                <w:rFonts w:cs="Arial"/>
                <w:color w:val="000000" w:themeColor="text1"/>
                <w:sz w:val="18"/>
              </w:rPr>
              <w:t>OBSERVAÇÕES alteradas:</w:t>
            </w:r>
          </w:p>
          <w:p w14:paraId="3541E1D8" w14:textId="2632B7AD" w:rsidR="00CE079E" w:rsidRPr="004176AD" w:rsidRDefault="021E52CD" w:rsidP="021E52C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21E52C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DA7A30" w:rsidRPr="021E52CD">
              <w:rPr>
                <w:rFonts w:cs="Arial"/>
                <w:color w:val="000000" w:themeColor="text1"/>
                <w:sz w:val="18"/>
                <w:szCs w:val="18"/>
              </w:rPr>
              <w:t>Incluídas no ED 'Documentos solicitados' e retiradas do ED 'Imagem dos documentos'.</w:t>
            </w:r>
          </w:p>
        </w:tc>
      </w:tr>
      <w:tr w:rsidR="00CE079E" w:rsidRPr="004176AD" w14:paraId="0C9B4901" w14:textId="77777777" w:rsidTr="021E52CD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5309E0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7D72E7A9" w14:textId="6BF9D2A6" w:rsidR="002C0BD0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7539385" w:history="1">
            <w:r w:rsidR="002C0BD0" w:rsidRPr="008A5FAC">
              <w:rPr>
                <w:rStyle w:val="Hiperligao"/>
                <w:noProof/>
              </w:rPr>
              <w:t>1.</w:t>
            </w:r>
            <w:r w:rsidR="002C0BD0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2C0BD0" w:rsidRPr="008A5FAC">
              <w:rPr>
                <w:rStyle w:val="Hiperligao"/>
                <w:noProof/>
              </w:rPr>
              <w:t>CC446A - Envio de Documentos – Mapeamento da Mensagem de Envio de Documentos</w:t>
            </w:r>
            <w:r w:rsidR="002C0BD0">
              <w:rPr>
                <w:noProof/>
                <w:webHidden/>
              </w:rPr>
              <w:tab/>
            </w:r>
            <w:r w:rsidR="002C0BD0">
              <w:rPr>
                <w:noProof/>
                <w:webHidden/>
              </w:rPr>
              <w:fldChar w:fldCharType="begin"/>
            </w:r>
            <w:r w:rsidR="002C0BD0">
              <w:rPr>
                <w:noProof/>
                <w:webHidden/>
              </w:rPr>
              <w:instrText xml:space="preserve"> PAGEREF _Toc127539385 \h </w:instrText>
            </w:r>
            <w:r w:rsidR="002C0BD0">
              <w:rPr>
                <w:noProof/>
                <w:webHidden/>
              </w:rPr>
            </w:r>
            <w:r w:rsidR="002C0BD0">
              <w:rPr>
                <w:noProof/>
                <w:webHidden/>
              </w:rPr>
              <w:fldChar w:fldCharType="separate"/>
            </w:r>
            <w:r w:rsidR="002C0BD0">
              <w:rPr>
                <w:noProof/>
                <w:webHidden/>
              </w:rPr>
              <w:t>4</w:t>
            </w:r>
            <w:r w:rsidR="002C0BD0">
              <w:rPr>
                <w:noProof/>
                <w:webHidden/>
              </w:rPr>
              <w:fldChar w:fldCharType="end"/>
            </w:r>
          </w:hyperlink>
        </w:p>
        <w:p w14:paraId="3C2E462A" w14:textId="57721569" w:rsidR="002C0BD0" w:rsidRDefault="00000000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7539386" w:history="1">
            <w:r w:rsidR="002C0BD0" w:rsidRPr="008A5FAC">
              <w:rPr>
                <w:rStyle w:val="Hiperligao"/>
                <w:noProof/>
              </w:rPr>
              <w:t>2.</w:t>
            </w:r>
            <w:r w:rsidR="002C0BD0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2C0BD0" w:rsidRPr="008A5FAC">
              <w:rPr>
                <w:rStyle w:val="Hiperligao"/>
                <w:noProof/>
              </w:rPr>
              <w:t>Legenda</w:t>
            </w:r>
            <w:r w:rsidR="002C0BD0">
              <w:rPr>
                <w:noProof/>
                <w:webHidden/>
              </w:rPr>
              <w:tab/>
            </w:r>
            <w:r w:rsidR="002C0BD0">
              <w:rPr>
                <w:noProof/>
                <w:webHidden/>
              </w:rPr>
              <w:fldChar w:fldCharType="begin"/>
            </w:r>
            <w:r w:rsidR="002C0BD0">
              <w:rPr>
                <w:noProof/>
                <w:webHidden/>
              </w:rPr>
              <w:instrText xml:space="preserve"> PAGEREF _Toc127539386 \h </w:instrText>
            </w:r>
            <w:r w:rsidR="002C0BD0">
              <w:rPr>
                <w:noProof/>
                <w:webHidden/>
              </w:rPr>
            </w:r>
            <w:r w:rsidR="002C0BD0">
              <w:rPr>
                <w:noProof/>
                <w:webHidden/>
              </w:rPr>
              <w:fldChar w:fldCharType="separate"/>
            </w:r>
            <w:r w:rsidR="002C0BD0">
              <w:rPr>
                <w:noProof/>
                <w:webHidden/>
              </w:rPr>
              <w:t>6</w:t>
            </w:r>
            <w:r w:rsidR="002C0BD0">
              <w:rPr>
                <w:noProof/>
                <w:webHidden/>
              </w:rPr>
              <w:fldChar w:fldCharType="end"/>
            </w:r>
          </w:hyperlink>
        </w:p>
        <w:p w14:paraId="78C582F1" w14:textId="56469831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41A21A77" w14:textId="77777777" w:rsidR="00C7656C" w:rsidRPr="00CE16A4" w:rsidRDefault="00C7656C" w:rsidP="00C7656C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7A51B9F0" w14:textId="538806C3" w:rsidR="002C0BD0" w:rsidRDefault="00C7656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7539391" w:history="1">
        <w:r w:rsidR="002C0BD0" w:rsidRPr="000A2D3B">
          <w:rPr>
            <w:rStyle w:val="Hiperligao"/>
            <w:noProof/>
          </w:rPr>
          <w:t>Tabela 1 – elementos de dados da mensagem cc446a</w:t>
        </w:r>
        <w:r w:rsidR="002C0BD0">
          <w:rPr>
            <w:noProof/>
            <w:webHidden/>
          </w:rPr>
          <w:tab/>
        </w:r>
        <w:r w:rsidR="002C0BD0">
          <w:rPr>
            <w:noProof/>
            <w:webHidden/>
          </w:rPr>
          <w:fldChar w:fldCharType="begin"/>
        </w:r>
        <w:r w:rsidR="002C0BD0">
          <w:rPr>
            <w:noProof/>
            <w:webHidden/>
          </w:rPr>
          <w:instrText xml:space="preserve"> PAGEREF _Toc127539391 \h </w:instrText>
        </w:r>
        <w:r w:rsidR="002C0BD0">
          <w:rPr>
            <w:noProof/>
            <w:webHidden/>
          </w:rPr>
        </w:r>
        <w:r w:rsidR="002C0BD0">
          <w:rPr>
            <w:noProof/>
            <w:webHidden/>
          </w:rPr>
          <w:fldChar w:fldCharType="separate"/>
        </w:r>
        <w:r w:rsidR="002C0BD0">
          <w:rPr>
            <w:noProof/>
            <w:webHidden/>
          </w:rPr>
          <w:t>5</w:t>
        </w:r>
        <w:r w:rsidR="002C0BD0">
          <w:rPr>
            <w:noProof/>
            <w:webHidden/>
          </w:rPr>
          <w:fldChar w:fldCharType="end"/>
        </w:r>
      </w:hyperlink>
    </w:p>
    <w:p w14:paraId="18F69636" w14:textId="2C57274C" w:rsidR="00701B37" w:rsidRPr="00C7656C" w:rsidRDefault="00C7656C" w:rsidP="00C7656C">
      <w:r>
        <w:rPr>
          <w:b/>
          <w:bCs/>
          <w:smallCaps/>
          <w:noProof/>
          <w:lang w:val="en-US"/>
        </w:rPr>
        <w:fldChar w:fldCharType="end"/>
      </w:r>
    </w:p>
    <w:p w14:paraId="1B306BD4" w14:textId="77777777" w:rsidR="00701B37" w:rsidRPr="00C7656C" w:rsidRDefault="00701B37" w:rsidP="00701B37"/>
    <w:p w14:paraId="2BEFED48" w14:textId="77777777" w:rsidR="00701B37" w:rsidRPr="00C7656C" w:rsidRDefault="00701B37" w:rsidP="00701B37"/>
    <w:p w14:paraId="261322E4" w14:textId="77777777" w:rsidR="00701B37" w:rsidRPr="00C7656C" w:rsidRDefault="00701B37" w:rsidP="00701B37">
      <w:pPr>
        <w:jc w:val="right"/>
      </w:pPr>
    </w:p>
    <w:p w14:paraId="371886A8" w14:textId="77777777" w:rsidR="00701B37" w:rsidRPr="00C7656C" w:rsidRDefault="00701B37" w:rsidP="00701B37"/>
    <w:p w14:paraId="0288C831" w14:textId="79EA930E" w:rsidR="00701B37" w:rsidRPr="00C7656C" w:rsidRDefault="00701B37" w:rsidP="00701B37">
      <w:pPr>
        <w:sectPr w:rsidR="00701B37" w:rsidRPr="00C7656C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1682B270" w14:textId="77777777" w:rsidR="00E705E7" w:rsidRDefault="00E705E7" w:rsidP="00E705E7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3484"/>
      <w:bookmarkStart w:id="3" w:name="_Toc127539385"/>
      <w:r>
        <w:lastRenderedPageBreak/>
        <w:t>CC446A - Envio de Documentos</w:t>
      </w:r>
      <w:bookmarkStart w:id="4" w:name="_Hlt55896838"/>
      <w:bookmarkEnd w:id="4"/>
      <w:r>
        <w:t xml:space="preserve"> – Mapeamento da Mensagem </w:t>
      </w:r>
      <w:bookmarkEnd w:id="0"/>
      <w:r>
        <w:t>de Envio de Documentos</w:t>
      </w:r>
      <w:bookmarkEnd w:id="1"/>
      <w:bookmarkEnd w:id="2"/>
      <w:bookmarkEnd w:id="3"/>
      <w:r>
        <w:t xml:space="preserve"> </w:t>
      </w:r>
    </w:p>
    <w:p w14:paraId="50B44BD0" w14:textId="77777777" w:rsidR="00497C18" w:rsidRDefault="00497C18" w:rsidP="00497C18"/>
    <w:p w14:paraId="2F13E459" w14:textId="6830C18A" w:rsidR="00A12590" w:rsidRDefault="00DD7AB0" w:rsidP="00A12590">
      <w:r w:rsidRPr="00DD7AB0">
        <w:t>Mensagem do Operador para enviar documentos em formato eletrónico para o sistema da AT, associado a uma declaração aduaneira de importação: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2925"/>
        <w:gridCol w:w="576"/>
        <w:gridCol w:w="1146"/>
        <w:gridCol w:w="2724"/>
        <w:gridCol w:w="3830"/>
        <w:gridCol w:w="467"/>
      </w:tblGrid>
      <w:tr w:rsidR="00BA4519" w:rsidRPr="005611D4" w14:paraId="302AA026" w14:textId="77777777" w:rsidTr="00BA4519">
        <w:trPr>
          <w:trHeight w:val="709"/>
          <w:tblHeader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8E6D9A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0F9579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E60557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A67D844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E04D45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4011C1E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9A092C0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BA4519" w14:paraId="42DC38F5" w14:textId="77777777" w:rsidTr="00BA4519">
        <w:trPr>
          <w:trHeight w:val="381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EA7D2" w14:textId="77777777" w:rsidR="00BA4519" w:rsidRDefault="00BA4519" w:rsidP="005309E0">
            <w:pPr>
              <w:rPr>
                <w:b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91135" w14:textId="77777777" w:rsidR="00BA4519" w:rsidRDefault="00BA4519" w:rsidP="005309E0">
            <w:r>
              <w:rPr>
                <w:b/>
                <w:bCs/>
                <w:snapToGrid w:val="0"/>
                <w:color w:val="0000FF"/>
              </w:rPr>
              <w:t>CC446A</w:t>
            </w:r>
            <w:r>
              <w:t xml:space="preserve">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60A13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D635B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9557A" w14:textId="77777777" w:rsidR="00BA4519" w:rsidRDefault="00BA4519" w:rsidP="005309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&lt;CC446A&gt;</w:t>
            </w:r>
            <w:r>
              <w:t xml:space="preserve">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5104BB" w14:textId="77777777" w:rsidR="00BA4519" w:rsidRDefault="00BA4519" w:rsidP="005309E0"/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F765B" w14:textId="77777777" w:rsidR="00BA4519" w:rsidRDefault="00BA4519" w:rsidP="005309E0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BA4519" w14:paraId="3EE55CBB" w14:textId="77777777" w:rsidTr="00BA4519">
        <w:trPr>
          <w:trHeight w:val="381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1D5D0" w14:textId="77777777" w:rsidR="00BA4519" w:rsidRDefault="00BA4519" w:rsidP="005309E0"/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458FE" w14:textId="77777777" w:rsidR="00BA4519" w:rsidRDefault="00BA4519" w:rsidP="005309E0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06C63E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F452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9F52" w14:textId="77777777" w:rsidR="00BA4519" w:rsidRDefault="00BA4519" w:rsidP="005309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F8C2BC" w14:textId="77777777" w:rsidR="00BA4519" w:rsidRDefault="00BA4519" w:rsidP="005309E0">
            <w:pPr>
              <w:jc w:val="both"/>
              <w:rPr>
                <w:rFonts w:eastAsia="Arial" w:cs="Arial"/>
                <w:szCs w:val="22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39E1B" w14:textId="77777777" w:rsidR="00BA4519" w:rsidRDefault="00BA4519" w:rsidP="005309E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A4519" w14:paraId="62B46C5B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537F" w14:textId="77777777" w:rsidR="00BA4519" w:rsidRDefault="00BA4519" w:rsidP="005309E0"/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CF47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D413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B9BC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6387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D9D5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852B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E8BC05D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BF91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012F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3F2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B36A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9B57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0411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D824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0AB30E6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56C0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C89C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DFBD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320C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CEC7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68A7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CFFF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413882FA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9111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04C8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3629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A400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7D6C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87E0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8EF1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33410A29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78FA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E596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925F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090C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F696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C18B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BE73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2F4C2345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8C34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8167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3671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67CA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88F3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A094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07C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1F64E903" w14:textId="77777777" w:rsidTr="00BA4519">
        <w:trPr>
          <w:trHeight w:val="381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1C90A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A363C" w14:textId="77777777" w:rsidR="00BA4519" w:rsidRDefault="00BA4519" w:rsidP="005309E0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F7F15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AEF97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65F14" w14:textId="77777777" w:rsidR="00BA4519" w:rsidRDefault="00BA4519" w:rsidP="005309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5968" w14:textId="77777777" w:rsidR="00BA4519" w:rsidRDefault="00BA4519" w:rsidP="005309E0"/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04CE23" w14:textId="77777777" w:rsidR="00BA4519" w:rsidRDefault="00BA4519" w:rsidP="005309E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A4519" w14:paraId="34B67199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D8D3" w14:textId="77777777" w:rsidR="00BA4519" w:rsidRDefault="00BA4519" w:rsidP="005309E0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1475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A572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131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2948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78E3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6C1C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2F0121F4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C522" w14:textId="77777777" w:rsidR="00BA4519" w:rsidRDefault="00BA4519" w:rsidP="005309E0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9F4A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AFFA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D859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8F98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14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6749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DD275A6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5D96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3C6E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01E2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FE3D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3A69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963A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FEDF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1B9BE7C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2377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74FC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Documentos disponíveis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987A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4B41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A24D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documentsAvailable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4BD2" w14:textId="77777777" w:rsidR="00BA4519" w:rsidRPr="005611D4" w:rsidRDefault="00BA4519" w:rsidP="005309E0">
            <w:pPr>
              <w:rPr>
                <w:color w:val="000000"/>
                <w:szCs w:val="24"/>
              </w:rPr>
            </w:pPr>
            <w:r w:rsidRPr="005611D4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AE33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7651EE86" w14:textId="77777777" w:rsidTr="00BA4519">
        <w:trPr>
          <w:trHeight w:val="381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D5A5C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067EB" w14:textId="77777777" w:rsidR="00BA4519" w:rsidRDefault="00BA4519" w:rsidP="005309E0">
            <w:r>
              <w:rPr>
                <w:b/>
                <w:bCs/>
                <w:snapToGrid w:val="0"/>
                <w:color w:val="0000FF"/>
              </w:rPr>
              <w:t>Documentos solicitados</w:t>
            </w:r>
            <w:r>
              <w:t xml:space="preserve">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6F93D0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66C8D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F3CD5" w14:textId="77777777" w:rsidR="00BA4519" w:rsidRDefault="00BA4519" w:rsidP="005309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RequestedDocuments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D8887" w14:textId="77777777" w:rsidR="00BA4519" w:rsidRDefault="00BA4519" w:rsidP="005309E0">
            <w:r w:rsidRPr="005611D4">
              <w:rPr>
                <w:snapToGrid w:val="0"/>
                <w:color w:val="0000FF"/>
              </w:rPr>
              <w:t>Só é preenchido se o elemento de dados "Documentos disponíveis" for zero (0).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B7205" w14:textId="77777777" w:rsidR="00BA4519" w:rsidRDefault="00BA4519" w:rsidP="005309E0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A4519" w14:paraId="435A6830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7A2C" w14:textId="77777777" w:rsidR="00BA4519" w:rsidRDefault="00BA4519" w:rsidP="005309E0"/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CE9D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34B3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A4CB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0400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180B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1FA2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68580A91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C736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514A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424D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4336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5426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4F99D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E4A3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E501CB6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5636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20EB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C644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F1F3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C98C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EAA1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1C78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0441F184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21EC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303B" w14:textId="77777777" w:rsidR="00BA4519" w:rsidRDefault="00BA4519" w:rsidP="005309E0">
            <w:pPr>
              <w:rPr>
                <w:b/>
                <w:bCs/>
                <w:color w:val="000000"/>
              </w:rPr>
            </w:pPr>
            <w:r w:rsidRPr="74D49B38">
              <w:rPr>
                <w:b/>
                <w:bCs/>
                <w:color w:val="000000" w:themeColor="text1"/>
              </w:rPr>
              <w:t>Número de referência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0494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5DA2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EEB5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944F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6C98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6510077A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16D0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1CCE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CC66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3C6C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CD21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25949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0763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A4519" w14:paraId="4516579E" w14:textId="77777777" w:rsidTr="00BA4519">
        <w:trPr>
          <w:trHeight w:val="381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BBB19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57782" w14:textId="77777777" w:rsidR="00BA4519" w:rsidRDefault="00BA4519" w:rsidP="005309E0">
            <w:r w:rsidRPr="74D49B38">
              <w:rPr>
                <w:b/>
                <w:bCs/>
                <w:snapToGrid w:val="0"/>
                <w:color w:val="0000FF"/>
              </w:rPr>
              <w:t>Imagem dos documentos</w:t>
            </w:r>
            <w:r>
              <w:t xml:space="preserve">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06B6BA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9CEB30" w14:textId="77777777" w:rsidR="00BA4519" w:rsidRDefault="00BA4519" w:rsidP="005309E0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786AC" w14:textId="77777777" w:rsidR="00BA4519" w:rsidRDefault="00BA4519" w:rsidP="005309E0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DocumentsImage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F6669B" w14:textId="77777777" w:rsidR="00BA4519" w:rsidRPr="005611D4" w:rsidRDefault="00BA4519" w:rsidP="005309E0"/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AEDEC" w14:textId="77777777" w:rsidR="00BA4519" w:rsidRDefault="00BA4519" w:rsidP="005309E0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BA4519" w14:paraId="7746D9DE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1CEC" w14:textId="77777777" w:rsidR="00BA4519" w:rsidRDefault="00BA4519" w:rsidP="005309E0"/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3905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1989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5066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124C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E51F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A53C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A4519" w14:paraId="5AF8DF40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0924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8EB5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ficheiro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8D7E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0F84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EE6F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fileType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C3A3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F73E" w14:textId="77777777" w:rsidR="00BA4519" w:rsidRDefault="00BA4519" w:rsidP="005309E0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A4519" w14:paraId="014786C2" w14:textId="77777777" w:rsidTr="00BA4519">
        <w:trPr>
          <w:trHeight w:val="382"/>
          <w:jc w:val="center"/>
        </w:trPr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749E" w14:textId="77777777" w:rsidR="00BA4519" w:rsidRDefault="00BA4519" w:rsidP="005309E0">
            <w:pPr>
              <w:rPr>
                <w:color w:val="000000"/>
                <w:szCs w:val="24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71F" w14:textId="77777777" w:rsidR="00BA4519" w:rsidRDefault="00BA4519" w:rsidP="005309E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Imagem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932C" w14:textId="77777777" w:rsidR="00BA4519" w:rsidRDefault="00BA4519" w:rsidP="005309E0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A979" w14:textId="77777777" w:rsidR="00BA4519" w:rsidRDefault="00BA4519" w:rsidP="005309E0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an..9999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3A0F" w14:textId="77777777" w:rsidR="00BA4519" w:rsidRDefault="00BA4519" w:rsidP="005309E0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documentImage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26A5" w14:textId="77777777" w:rsidR="00BA4519" w:rsidRDefault="00BA4519" w:rsidP="005309E0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4F93" w14:textId="77777777" w:rsidR="00BA4519" w:rsidRDefault="00BA4519" w:rsidP="00C7656C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5A3F5A64" w14:textId="428EDE9C" w:rsidR="00DE46D4" w:rsidRDefault="00C7656C" w:rsidP="00C7656C">
      <w:pPr>
        <w:pStyle w:val="Legenda"/>
        <w:jc w:val="center"/>
        <w:sectPr w:rsidR="00DE46D4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5" w:name="_Toc127539391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cc446a</w:t>
      </w:r>
      <w:bookmarkEnd w:id="5"/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6" w:name="_Toc107238333"/>
      <w:bookmarkStart w:id="7" w:name="_Toc127539386"/>
      <w:r w:rsidRPr="00C35F7D">
        <w:lastRenderedPageBreak/>
        <w:t>Legenda</w:t>
      </w:r>
      <w:bookmarkEnd w:id="6"/>
      <w:bookmarkEnd w:id="7"/>
    </w:p>
    <w:p w14:paraId="36FD5833" w14:textId="77777777" w:rsidR="00C7656C" w:rsidRDefault="00C7656C" w:rsidP="00C7656C">
      <w:pPr>
        <w:spacing w:before="120" w:after="0" w:line="360" w:lineRule="auto"/>
        <w:ind w:left="357"/>
        <w:rPr>
          <w:b/>
        </w:rPr>
      </w:pPr>
    </w:p>
    <w:p w14:paraId="4F410B07" w14:textId="077F3ABF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0D50F69E" w14:textId="77777777" w:rsidR="009A3DA7" w:rsidRPr="004E460D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7611D48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251323AC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6A4C5539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D6E6073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E76CF1A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0EF4028C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42127021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8646F7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2014FB07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EF0A5E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706D9548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3704E2E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18128DB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6309463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75D72143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5924088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56678F7C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8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5DF87896" w14:textId="77777777" w:rsidR="009A3DA7" w:rsidRPr="00FC5BE3" w:rsidRDefault="009A3DA7" w:rsidP="009A3DA7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20370BF4" w14:textId="77777777" w:rsidR="009A3DA7" w:rsidRPr="00FC5BE3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7AD253F9" w14:textId="77777777" w:rsidR="009A3DA7" w:rsidRPr="00FC5BE3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71EC6A78" w14:textId="77777777" w:rsidR="009A3DA7" w:rsidRPr="00FC5BE3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5BD76E8" w14:textId="77777777" w:rsidR="009A3DA7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Pr="008B2D59">
        <w:rPr>
          <w:b/>
          <w:bCs/>
        </w:rPr>
        <w:t>CC446A</w:t>
      </w:r>
      <w:r>
        <w:t>&gt; tem profundidade 1. Os elementos &lt;</w:t>
      </w:r>
      <w:proofErr w:type="spellStart"/>
      <w:r w:rsidRPr="008B2D59">
        <w:rPr>
          <w:b/>
          <w:bCs/>
        </w:rPr>
        <w:t>messageHeader</w:t>
      </w:r>
      <w:proofErr w:type="spellEnd"/>
      <w:r>
        <w:t>&gt; e &lt;</w:t>
      </w:r>
      <w:proofErr w:type="spellStart"/>
      <w:r w:rsidRPr="008B2D59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008B2D59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008B2D59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8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6711F" w14:textId="77777777" w:rsidR="00F604EE" w:rsidRDefault="00F604EE" w:rsidP="00E91D07">
      <w:pPr>
        <w:spacing w:after="0" w:line="240" w:lineRule="auto"/>
      </w:pPr>
      <w:r>
        <w:separator/>
      </w:r>
    </w:p>
  </w:endnote>
  <w:endnote w:type="continuationSeparator" w:id="0">
    <w:p w14:paraId="454D1D01" w14:textId="77777777" w:rsidR="00F604EE" w:rsidRDefault="00F604EE" w:rsidP="00E91D07">
      <w:pPr>
        <w:spacing w:after="0" w:line="240" w:lineRule="auto"/>
      </w:pPr>
      <w:r>
        <w:continuationSeparator/>
      </w:r>
    </w:p>
  </w:endnote>
  <w:endnote w:type="continuationNotice" w:id="1">
    <w:p w14:paraId="5591DAC8" w14:textId="77777777" w:rsidR="00F604EE" w:rsidRDefault="00F604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BDBFD57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AFC45C4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619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7732CB36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C7656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4DFFD89D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07534859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C7656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21D18586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619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177F3ECB">
            <v:shapetype id="_x0000_t202" coordsize="21600,21600" o:spt="202" path="m,l,21600r21600,l21600,xe" w14:anchorId="27CE20EE">
              <v:stroke joinstyle="miter"/>
              <v:path gradientshapeok="t" o:connecttype="rect"/>
            </v:shapetype>
            <v:shape id="Text Box 1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>
              <v:textbox style="layout-flow:vertical;mso-layout-flow-alt:bottom-to-top" inset="0,0,0,0">
                <w:txbxContent>
                  <w:p w:rsidRPr="001C4222" w:rsidR="000D7F24" w:rsidP="000D7F24" w:rsidRDefault="000D7F24" w14:paraId="665BB5D5" w14:textId="77777777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23DE0CF2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EA89DC1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C7656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4579F0AB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619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7EC558A0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42DDC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42DDC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72BF891B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76F566BE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619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777777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9A3DA7" w14:paraId="5E6F970C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C43D47" w14:textId="03B13674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AF6196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9A3DA7" w14:paraId="181A6A14" w14:textId="77777777" w:rsidTr="005309E0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A02816C" w14:textId="1A980DF8" w:rsidR="009A3DA7" w:rsidRDefault="009A3DA7" w:rsidP="009A3DA7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F6196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D2BF2D0" w14:textId="2C4FD44D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C7656C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A0EE2AA" w14:textId="77777777" w:rsidR="009A3DA7" w:rsidRDefault="009A3DA7" w:rsidP="009A3DA7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154F0" w14:textId="77777777" w:rsidR="00F604EE" w:rsidRDefault="00F604EE" w:rsidP="00E91D07">
      <w:pPr>
        <w:spacing w:after="0" w:line="240" w:lineRule="auto"/>
      </w:pPr>
      <w:r>
        <w:separator/>
      </w:r>
    </w:p>
  </w:footnote>
  <w:footnote w:type="continuationSeparator" w:id="0">
    <w:p w14:paraId="02326C56" w14:textId="77777777" w:rsidR="00F604EE" w:rsidRDefault="00F604EE" w:rsidP="00E91D07">
      <w:pPr>
        <w:spacing w:after="0" w:line="240" w:lineRule="auto"/>
      </w:pPr>
      <w:r>
        <w:continuationSeparator/>
      </w:r>
    </w:p>
  </w:footnote>
  <w:footnote w:type="continuationNotice" w:id="1">
    <w:p w14:paraId="48CB1A58" w14:textId="77777777" w:rsidR="00F604EE" w:rsidRDefault="00F604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174A9E82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C7656C">
            <w:rPr>
              <w:rFonts w:eastAsia="Adobe Heiti Std R" w:cs="Arial"/>
              <w:color w:val="7F7F7F"/>
            </w:rPr>
            <w:t>Guia XML - Mensagem CC446A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20C1B43B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C7656C">
      <w:rPr>
        <w:rFonts w:eastAsia="Adobe Heiti Std R" w:cs="Arial"/>
        <w:color w:val="7F7F7F"/>
      </w:rPr>
      <w:t>Guia XML - Mensagem CC446A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7F2C7AA1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C7656C">
      <w:rPr>
        <w:rFonts w:eastAsia="Adobe Heiti Std R" w:cs="Arial"/>
        <w:color w:val="7F7F7F"/>
      </w:rPr>
      <w:t>Guia XML - Mensagem CC446A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48AB8156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3E4E52">
            <w:rPr>
              <w:rFonts w:eastAsia="Adobe Heiti Std R" w:cs="Arial"/>
              <w:color w:val="7F7F7F"/>
            </w:rPr>
            <w:t>Guia XML - Mensagem CC444A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33F09D32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C7656C">
      <w:rPr>
        <w:rFonts w:eastAsia="Adobe Heiti Std R" w:cs="Arial"/>
        <w:color w:val="7F7F7F"/>
      </w:rPr>
      <w:t>Guia XML - Mensagem CC446A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4F9D6DDD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C7656C">
      <w:rPr>
        <w:rFonts w:eastAsia="Adobe Heiti Std R" w:cs="Arial"/>
        <w:color w:val="7F7F7F"/>
      </w:rPr>
      <w:t>Guia XML - Mensagem CC446A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B97B087"/>
    <w:multiLevelType w:val="hybridMultilevel"/>
    <w:tmpl w:val="FFFFFFFF"/>
    <w:lvl w:ilvl="0" w:tplc="290AE8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64C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28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0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E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5AE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41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E2D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8C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AFF58"/>
    <w:multiLevelType w:val="hybridMultilevel"/>
    <w:tmpl w:val="FFFFFFFF"/>
    <w:lvl w:ilvl="0" w:tplc="F93037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94B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2B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C4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5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64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60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C6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0A9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400489">
    <w:abstractNumId w:val="31"/>
  </w:num>
  <w:num w:numId="2" w16cid:durableId="1337535723">
    <w:abstractNumId w:val="11"/>
  </w:num>
  <w:num w:numId="3" w16cid:durableId="1740127503">
    <w:abstractNumId w:val="24"/>
  </w:num>
  <w:num w:numId="4" w16cid:durableId="1916090744">
    <w:abstractNumId w:val="16"/>
  </w:num>
  <w:num w:numId="5" w16cid:durableId="407653749">
    <w:abstractNumId w:val="24"/>
  </w:num>
  <w:num w:numId="6" w16cid:durableId="1140926260">
    <w:abstractNumId w:val="16"/>
  </w:num>
  <w:num w:numId="7" w16cid:durableId="1563710658">
    <w:abstractNumId w:val="24"/>
  </w:num>
  <w:num w:numId="8" w16cid:durableId="1221674597">
    <w:abstractNumId w:val="16"/>
  </w:num>
  <w:num w:numId="9" w16cid:durableId="2100249092">
    <w:abstractNumId w:val="19"/>
  </w:num>
  <w:num w:numId="10" w16cid:durableId="1742219413">
    <w:abstractNumId w:val="33"/>
  </w:num>
  <w:num w:numId="11" w16cid:durableId="1752387642">
    <w:abstractNumId w:val="15"/>
  </w:num>
  <w:num w:numId="12" w16cid:durableId="587661404">
    <w:abstractNumId w:val="14"/>
  </w:num>
  <w:num w:numId="13" w16cid:durableId="2115129860">
    <w:abstractNumId w:val="25"/>
  </w:num>
  <w:num w:numId="14" w16cid:durableId="888372608">
    <w:abstractNumId w:val="28"/>
  </w:num>
  <w:num w:numId="15" w16cid:durableId="1377584123">
    <w:abstractNumId w:val="17"/>
  </w:num>
  <w:num w:numId="16" w16cid:durableId="74860010">
    <w:abstractNumId w:val="17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0"/>
  </w:num>
  <w:num w:numId="19" w16cid:durableId="1860318410">
    <w:abstractNumId w:val="32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7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3"/>
  </w:num>
  <w:num w:numId="41" w16cid:durableId="377970344">
    <w:abstractNumId w:val="29"/>
  </w:num>
  <w:num w:numId="42" w16cid:durableId="1159348061">
    <w:abstractNumId w:val="12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63BDB"/>
    <w:rsid w:val="00076CB4"/>
    <w:rsid w:val="00081CEF"/>
    <w:rsid w:val="000C00E8"/>
    <w:rsid w:val="000D12ED"/>
    <w:rsid w:val="000D733E"/>
    <w:rsid w:val="000D7F24"/>
    <w:rsid w:val="000E00D5"/>
    <w:rsid w:val="000F3CF8"/>
    <w:rsid w:val="00104A87"/>
    <w:rsid w:val="00106546"/>
    <w:rsid w:val="00107319"/>
    <w:rsid w:val="00161C5E"/>
    <w:rsid w:val="00162461"/>
    <w:rsid w:val="001703D5"/>
    <w:rsid w:val="0017683D"/>
    <w:rsid w:val="00187135"/>
    <w:rsid w:val="00194543"/>
    <w:rsid w:val="001D45CB"/>
    <w:rsid w:val="001E2B12"/>
    <w:rsid w:val="002109B1"/>
    <w:rsid w:val="00220AE0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0BD0"/>
    <w:rsid w:val="002C6D70"/>
    <w:rsid w:val="002D637F"/>
    <w:rsid w:val="002D7563"/>
    <w:rsid w:val="002E20F9"/>
    <w:rsid w:val="002F22A2"/>
    <w:rsid w:val="002F4184"/>
    <w:rsid w:val="0031602F"/>
    <w:rsid w:val="0032284D"/>
    <w:rsid w:val="00342441"/>
    <w:rsid w:val="00351E87"/>
    <w:rsid w:val="00394F2A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62C1"/>
    <w:rsid w:val="0044052D"/>
    <w:rsid w:val="0044425F"/>
    <w:rsid w:val="004450D3"/>
    <w:rsid w:val="00450955"/>
    <w:rsid w:val="00457A45"/>
    <w:rsid w:val="004601D4"/>
    <w:rsid w:val="00495F1C"/>
    <w:rsid w:val="00497C18"/>
    <w:rsid w:val="004A7982"/>
    <w:rsid w:val="004B0153"/>
    <w:rsid w:val="004C00AB"/>
    <w:rsid w:val="004C52E7"/>
    <w:rsid w:val="004F7761"/>
    <w:rsid w:val="00500777"/>
    <w:rsid w:val="0051731A"/>
    <w:rsid w:val="005309E0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6140E6"/>
    <w:rsid w:val="00635CF9"/>
    <w:rsid w:val="00640F66"/>
    <w:rsid w:val="00640F89"/>
    <w:rsid w:val="0065180E"/>
    <w:rsid w:val="00651CED"/>
    <w:rsid w:val="0065427D"/>
    <w:rsid w:val="0066157D"/>
    <w:rsid w:val="00675706"/>
    <w:rsid w:val="0068164B"/>
    <w:rsid w:val="006938FA"/>
    <w:rsid w:val="006A2AFC"/>
    <w:rsid w:val="006C6BCD"/>
    <w:rsid w:val="006E3521"/>
    <w:rsid w:val="006E4D29"/>
    <w:rsid w:val="00701B37"/>
    <w:rsid w:val="00707867"/>
    <w:rsid w:val="00712696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8125B7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610C7"/>
    <w:rsid w:val="00967C73"/>
    <w:rsid w:val="009911FD"/>
    <w:rsid w:val="009A2D75"/>
    <w:rsid w:val="009A3DA7"/>
    <w:rsid w:val="009C1817"/>
    <w:rsid w:val="009D427B"/>
    <w:rsid w:val="009F10B7"/>
    <w:rsid w:val="00A02924"/>
    <w:rsid w:val="00A074F1"/>
    <w:rsid w:val="00A12590"/>
    <w:rsid w:val="00A4106B"/>
    <w:rsid w:val="00A42DDC"/>
    <w:rsid w:val="00A432B1"/>
    <w:rsid w:val="00A62A10"/>
    <w:rsid w:val="00A63C0A"/>
    <w:rsid w:val="00A816BF"/>
    <w:rsid w:val="00A9321F"/>
    <w:rsid w:val="00A9484F"/>
    <w:rsid w:val="00AB77E2"/>
    <w:rsid w:val="00AC2767"/>
    <w:rsid w:val="00AE5EA5"/>
    <w:rsid w:val="00AE66F6"/>
    <w:rsid w:val="00AF46CA"/>
    <w:rsid w:val="00AF6196"/>
    <w:rsid w:val="00B00D65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A4519"/>
    <w:rsid w:val="00BF5281"/>
    <w:rsid w:val="00C10919"/>
    <w:rsid w:val="00C22067"/>
    <w:rsid w:val="00C46A7C"/>
    <w:rsid w:val="00C674AB"/>
    <w:rsid w:val="00C7656C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47E8"/>
    <w:rsid w:val="00D77210"/>
    <w:rsid w:val="00D9650A"/>
    <w:rsid w:val="00DA7A30"/>
    <w:rsid w:val="00DB2B82"/>
    <w:rsid w:val="00DB4315"/>
    <w:rsid w:val="00DB72F5"/>
    <w:rsid w:val="00DD7AB0"/>
    <w:rsid w:val="00DE46D4"/>
    <w:rsid w:val="00E25666"/>
    <w:rsid w:val="00E456FA"/>
    <w:rsid w:val="00E61DE2"/>
    <w:rsid w:val="00E705E7"/>
    <w:rsid w:val="00E7176A"/>
    <w:rsid w:val="00E91D07"/>
    <w:rsid w:val="00EB34DE"/>
    <w:rsid w:val="00EC53D6"/>
    <w:rsid w:val="00F2446F"/>
    <w:rsid w:val="00F25FEE"/>
    <w:rsid w:val="00F47A45"/>
    <w:rsid w:val="00F604EE"/>
    <w:rsid w:val="00F609B3"/>
    <w:rsid w:val="00F61D5F"/>
    <w:rsid w:val="00F67034"/>
    <w:rsid w:val="00F71AF3"/>
    <w:rsid w:val="00F74467"/>
    <w:rsid w:val="00F90C8F"/>
    <w:rsid w:val="00F921A8"/>
    <w:rsid w:val="00F924B6"/>
    <w:rsid w:val="00FA40B5"/>
    <w:rsid w:val="00FD1456"/>
    <w:rsid w:val="00FD5694"/>
    <w:rsid w:val="00FF0E0F"/>
    <w:rsid w:val="00FF641D"/>
    <w:rsid w:val="021E52CD"/>
    <w:rsid w:val="4F54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A3F75233-FA3A-49FF-8A24-168EFE83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30667-BE12-4AF5-94C0-30FE46AAB932}"/>
</file>

<file path=customXml/itemProps3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e877b8a4-ea64-4fb7-b92d-da5100631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</TotalTime>
  <Pages>6</Pages>
  <Words>597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</vt:lpstr>
    </vt:vector>
  </TitlesOfParts>
  <Company>AT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95</cp:revision>
  <cp:lastPrinted>2018-04-12T00:26:00Z</cp:lastPrinted>
  <dcterms:created xsi:type="dcterms:W3CDTF">2023-02-02T01:29:00Z</dcterms:created>
  <dcterms:modified xsi:type="dcterms:W3CDTF">2023-02-27T16:03:00Z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CC446A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